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CHID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LEGH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(fl.1422)</w:t>
      </w:r>
    </w:p>
    <w:p w:rsid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7BF4" w:rsidRDefault="008F7BF4" w:rsidP="008F7BF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F7BF4" w:rsidRDefault="008F7BF4" w:rsidP="008F7B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8F7B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BF4" w:rsidRDefault="008F7BF4" w:rsidP="00564E3C">
      <w:pPr>
        <w:spacing w:after="0" w:line="240" w:lineRule="auto"/>
      </w:pPr>
      <w:r>
        <w:separator/>
      </w:r>
    </w:p>
  </w:endnote>
  <w:endnote w:type="continuationSeparator" w:id="0">
    <w:p w:rsidR="008F7BF4" w:rsidRDefault="008F7B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7BF4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BF4" w:rsidRDefault="008F7BF4" w:rsidP="00564E3C">
      <w:pPr>
        <w:spacing w:after="0" w:line="240" w:lineRule="auto"/>
      </w:pPr>
      <w:r>
        <w:separator/>
      </w:r>
    </w:p>
  </w:footnote>
  <w:footnote w:type="continuationSeparator" w:id="0">
    <w:p w:rsidR="008F7BF4" w:rsidRDefault="008F7B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F4"/>
    <w:rsid w:val="00372DC6"/>
    <w:rsid w:val="00564E3C"/>
    <w:rsid w:val="0064591D"/>
    <w:rsid w:val="008F7BF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A647C"/>
  <w15:chartTrackingRefBased/>
  <w15:docId w15:val="{6CF82155-D983-402A-A04E-BE1BAB80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2016-01-28T14:46:00Z</dcterms:created>
  <dcterms:modified xsi:type="dcterms:W3CDTF">2016-01-28T14:47:00Z</dcterms:modified>
</cp:coreProperties>
</file>